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William MARYS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(fl.1473)</w:t>
      </w:r>
    </w:p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Lenham, Kent.</w:t>
      </w:r>
    </w:p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ab/>
        <w:t>1473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E70" w:rsidRPr="00A828FA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25E70" w:rsidP="00925E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E70" w:rsidRDefault="00925E70" w:rsidP="00564E3C">
      <w:pPr>
        <w:spacing w:after="0" w:line="240" w:lineRule="auto"/>
      </w:pPr>
      <w:r>
        <w:separator/>
      </w:r>
    </w:p>
  </w:endnote>
  <w:endnote w:type="continuationSeparator" w:id="0">
    <w:p w:rsidR="00925E70" w:rsidRDefault="00925E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5E70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E70" w:rsidRDefault="00925E70" w:rsidP="00564E3C">
      <w:pPr>
        <w:spacing w:after="0" w:line="240" w:lineRule="auto"/>
      </w:pPr>
      <w:r>
        <w:separator/>
      </w:r>
    </w:p>
  </w:footnote>
  <w:footnote w:type="continuationSeparator" w:id="0">
    <w:p w:rsidR="00925E70" w:rsidRDefault="00925E7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70"/>
    <w:rsid w:val="00372DC6"/>
    <w:rsid w:val="00564E3C"/>
    <w:rsid w:val="0064591D"/>
    <w:rsid w:val="00925E7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05BCF-0C01-454A-83D2-65BC63D5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2015-11-13T20:47:00Z</dcterms:created>
  <dcterms:modified xsi:type="dcterms:W3CDTF">2015-11-13T20:47:00Z</dcterms:modified>
</cp:coreProperties>
</file>